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911B8" w14:textId="77777777" w:rsidR="00391793" w:rsidRDefault="00391793" w:rsidP="003917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PORTYNGTON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d.1488)</w:t>
      </w:r>
    </w:p>
    <w:p w14:paraId="66399868" w14:textId="77777777" w:rsidR="00391793" w:rsidRDefault="00391793" w:rsidP="003917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Barnby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Don. Gentleman.</w:t>
      </w:r>
    </w:p>
    <w:p w14:paraId="4A98C272" w14:textId="77777777" w:rsidR="00391793" w:rsidRDefault="00391793" w:rsidP="00391793">
      <w:pPr>
        <w:rPr>
          <w:rFonts w:ascii="Times New Roman" w:hAnsi="Times New Roman" w:cs="Times New Roman"/>
          <w:sz w:val="24"/>
          <w:szCs w:val="24"/>
        </w:rPr>
      </w:pPr>
    </w:p>
    <w:p w14:paraId="61686222" w14:textId="77777777" w:rsidR="00391793" w:rsidRDefault="00391793" w:rsidP="00391793">
      <w:pPr>
        <w:rPr>
          <w:rFonts w:ascii="Times New Roman" w:hAnsi="Times New Roman" w:cs="Times New Roman"/>
          <w:sz w:val="24"/>
          <w:szCs w:val="24"/>
        </w:rPr>
      </w:pPr>
    </w:p>
    <w:p w14:paraId="7C89A091" w14:textId="77777777" w:rsidR="00391793" w:rsidRDefault="00391793" w:rsidP="003917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Dec.1488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property was granted.  (W.Y.R. p.131)</w:t>
      </w:r>
    </w:p>
    <w:p w14:paraId="46E1E24C" w14:textId="77777777" w:rsidR="00391793" w:rsidRDefault="00391793" w:rsidP="00391793">
      <w:pPr>
        <w:rPr>
          <w:rFonts w:ascii="Times New Roman" w:hAnsi="Times New Roman" w:cs="Times New Roman"/>
          <w:sz w:val="24"/>
          <w:szCs w:val="24"/>
        </w:rPr>
      </w:pPr>
    </w:p>
    <w:p w14:paraId="62B34EC1" w14:textId="77777777" w:rsidR="00391793" w:rsidRDefault="00391793" w:rsidP="00391793">
      <w:pPr>
        <w:rPr>
          <w:rFonts w:ascii="Times New Roman" w:hAnsi="Times New Roman" w:cs="Times New Roman"/>
          <w:sz w:val="24"/>
          <w:szCs w:val="24"/>
        </w:rPr>
      </w:pPr>
    </w:p>
    <w:p w14:paraId="13E13774" w14:textId="77777777" w:rsidR="00391793" w:rsidRDefault="00391793" w:rsidP="003917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2021</w:t>
      </w:r>
    </w:p>
    <w:p w14:paraId="53EC47A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CE4F4" w14:textId="77777777" w:rsidR="00391793" w:rsidRDefault="00391793" w:rsidP="009139A6">
      <w:r>
        <w:separator/>
      </w:r>
    </w:p>
  </w:endnote>
  <w:endnote w:type="continuationSeparator" w:id="0">
    <w:p w14:paraId="35BCF4F8" w14:textId="77777777" w:rsidR="00391793" w:rsidRDefault="003917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ACCE0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DED3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078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86CADC" w14:textId="77777777" w:rsidR="00391793" w:rsidRDefault="00391793" w:rsidP="009139A6">
      <w:r>
        <w:separator/>
      </w:r>
    </w:p>
  </w:footnote>
  <w:footnote w:type="continuationSeparator" w:id="0">
    <w:p w14:paraId="62F146D9" w14:textId="77777777" w:rsidR="00391793" w:rsidRDefault="003917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08251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698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B66A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793"/>
    <w:rsid w:val="000666E0"/>
    <w:rsid w:val="002510B7"/>
    <w:rsid w:val="00391793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76541"/>
  <w15:chartTrackingRefBased/>
  <w15:docId w15:val="{B5854E8C-AA69-4AF0-91C7-E779F726D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179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2021-04-11T18:57:00Z</dcterms:created>
  <dcterms:modified xsi:type="dcterms:W3CDTF">2021-04-11T18:58:00Z</dcterms:modified>
</cp:coreProperties>
</file>